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3532C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668AB0CC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71AD7EF0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EBAE8E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450AF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2FE80DE9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746A704B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62E67B" w14:textId="77777777" w:rsidR="00543FA5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0D2A1" w14:textId="77777777" w:rsidR="00543FA5" w:rsidRPr="004F290A" w:rsidRDefault="00543FA5" w:rsidP="00543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2021</w:t>
      </w:r>
    </w:p>
    <w:p w14:paraId="0408DAA0" w14:textId="470D2B14" w:rsidR="00BA00AB" w:rsidRPr="00543FA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43F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F5C81" w14:textId="77777777" w:rsidR="00543FA5" w:rsidRDefault="00543FA5" w:rsidP="009139A6">
      <w:r>
        <w:separator/>
      </w:r>
    </w:p>
  </w:endnote>
  <w:endnote w:type="continuationSeparator" w:id="0">
    <w:p w14:paraId="0F9B02AF" w14:textId="77777777" w:rsidR="00543FA5" w:rsidRDefault="00543F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7B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EAB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DEE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7F148" w14:textId="77777777" w:rsidR="00543FA5" w:rsidRDefault="00543FA5" w:rsidP="009139A6">
      <w:r>
        <w:separator/>
      </w:r>
    </w:p>
  </w:footnote>
  <w:footnote w:type="continuationSeparator" w:id="0">
    <w:p w14:paraId="17176CFD" w14:textId="77777777" w:rsidR="00543FA5" w:rsidRDefault="00543F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E6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56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37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FA5"/>
    <w:rsid w:val="000666E0"/>
    <w:rsid w:val="002510B7"/>
    <w:rsid w:val="00543FA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88185"/>
  <w15:chartTrackingRefBased/>
  <w15:docId w15:val="{3AF8ADBD-6A94-46BD-9141-7CB58894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2021-04-29T10:18:00Z</dcterms:created>
  <dcterms:modified xsi:type="dcterms:W3CDTF">2021-04-29T10:19:00Z</dcterms:modified>
</cp:coreProperties>
</file>